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e1b020a" w14:textId="e1b020a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7247A2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7247A2">
        <w:rPr>
          <w:rFonts w:cs="Arial"/>
        </w:rPr>
        <w:t>rujna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9717DD">
      <w:pPr>
        <w:jc w:val="center"/>
        <w:rPr>
          <w:rFonts w:cs="Arial"/>
          <w:b/>
        </w:rPr>
      </w:pPr>
      <w:r w:rsidRPr="009717DD">
        <w:rPr>
          <w:rFonts w:cs="Arial"/>
          <w:b/>
        </w:rPr>
        <w:t>TV ISTRA d.o.o., OIB: 14731276098, Pazin, Trg pod lipom 1,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7247A2">
        <w:rPr>
          <w:rFonts w:cs="Arial"/>
        </w:rPr>
        <w:t>10</w:t>
      </w:r>
      <w:r w:rsidRPr="00BE62FB">
        <w:rPr>
          <w:rFonts w:cs="Arial"/>
        </w:rPr>
        <w:t>,</w:t>
      </w:r>
      <w:r w:rsidR="009717DD"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854554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  <w:r w:rsidR="009717DD">
        <w:rPr>
          <w:rFonts w:cs="Arial"/>
        </w:rPr>
        <w:t xml:space="preserve">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854554">
        <w:rPr>
          <w:rFonts w:cs="Arial"/>
        </w:rPr>
        <w:t xml:space="preserve">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7247A2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7247A2">
        <w:rPr>
          <w:rFonts w:cs="Arial"/>
        </w:rPr>
        <w:t>kolovoza</w:t>
      </w:r>
      <w:r w:rsidRPr="00BE62FB">
        <w:rPr>
          <w:rFonts w:cs="Arial"/>
        </w:rPr>
        <w:t xml:space="preserve"> 20</w:t>
      </w:r>
      <w:r w:rsidR="009717DD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="00854554" w:rsidP="007247A2" w:rsidRDefault="00854554">
      <w:pPr>
        <w:ind w:right="-288"/>
        <w:jc w:val="both"/>
        <w:rPr>
          <w:rFonts w:cs="Arial"/>
        </w:rPr>
      </w:pPr>
    </w:p>
    <w:p w:rsidR="00854554" w:rsidP="007247A2" w:rsidRDefault="00854554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Utvrđuje se da je predlagatelj 23. kolovoza 2024. dostavio u spis podnesak kojim povlači prijedlog za otvaranjem stečajnog postupka. </w:t>
      </w:r>
    </w:p>
    <w:p w:rsidR="00854554" w:rsidP="007247A2" w:rsidRDefault="00854554">
      <w:pPr>
        <w:ind w:right="-288"/>
        <w:jc w:val="both"/>
        <w:rPr>
          <w:rFonts w:cs="Arial"/>
        </w:rPr>
      </w:pPr>
    </w:p>
    <w:p w:rsidRPr="00BE62FB" w:rsidR="007247A2" w:rsidP="007247A2" w:rsidRDefault="00854554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Na traženje suda, Financijska agencija je obavijestila sud da je na računu dužnika dana 24. rujna 2024. evidentirano 2686 dana neprekidne blokade  koja na taj dan iznosi 716.655,65 eura. </w:t>
      </w:r>
    </w:p>
    <w:p w:rsidRPr="00BE62FB" w:rsidR="007247A2" w:rsidP="00854554" w:rsidRDefault="007247A2">
      <w:pPr>
        <w:ind w:right="-288"/>
        <w:jc w:val="both"/>
        <w:rPr>
          <w:rFonts w:cs="Arial"/>
        </w:rPr>
      </w:pPr>
    </w:p>
    <w:p w:rsidRPr="00BE62FB" w:rsidR="007247A2" w:rsidP="00854554" w:rsidRDefault="007247A2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7247A2" w:rsidP="007247A2" w:rsidRDefault="007247A2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7247A2" w:rsidP="007247A2" w:rsidRDefault="007247A2">
      <w:pPr>
        <w:ind w:right="-288"/>
        <w:jc w:val="both"/>
        <w:rPr>
          <w:rFonts w:cs="Arial"/>
        </w:rPr>
      </w:pPr>
    </w:p>
    <w:p w:rsidR="007247A2" w:rsidP="007247A2" w:rsidRDefault="007247A2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donijeti će se odluka o otvaranju stečajnog postupka u pisanom obliku.</w:t>
      </w:r>
    </w:p>
    <w:p w:rsidR="007247A2" w:rsidP="004F3811" w:rsidRDefault="007247A2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987903">
        <w:rPr>
          <w:rFonts w:cs="Arial"/>
        </w:rPr>
        <w:t>10:35</w:t>
      </w:r>
      <w:r w:rsidRPr="00BE62FB">
        <w:rPr>
          <w:rFonts w:cs="Arial"/>
        </w:rPr>
        <w:t xml:space="preserve"> sati.</w:t>
      </w:r>
    </w:p>
    <w:p w:rsidRPr="00BE62FB" w:rsidR="00854554" w:rsidP="004F3811" w:rsidRDefault="00854554">
      <w:pPr>
        <w:jc w:val="both"/>
        <w:rPr>
          <w:rFonts w:cs="Arial"/>
        </w:rPr>
      </w:pPr>
    </w:p>
    <w:p w:rsidRPr="00BE62FB" w:rsidR="004F3811" w:rsidP="00854554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</w:t>
      </w:r>
    </w:p>
    <w:p w:rsidR="00854554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854554" w:rsidP="004F3811" w:rsidRDefault="00854554">
      <w:pPr>
        <w:ind w:left="1416" w:hanging="1416"/>
        <w:jc w:val="both"/>
        <w:rPr>
          <w:rFonts w:cs="Arial"/>
        </w:rPr>
      </w:pPr>
    </w:p>
    <w:p w:rsidRPr="004F3811" w:rsidR="0097467C" w:rsidP="006B7E55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854554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9717DD" w:rsidP="009717DD" w:rsidRDefault="009717DD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248/2024-</w:t>
    </w:r>
    <w:r w:rsidR="00854554">
      <w:rPr>
        <w:rFonts w:ascii="Arial" w:hAnsi="Arial" w:cs="Arial"/>
      </w:rPr>
      <w:t>15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9717DD">
      <w:rPr>
        <w:rFonts w:ascii="Arial" w:hAnsi="Arial" w:cs="Arial"/>
      </w:rPr>
      <w:t>248/2024-</w:t>
    </w:r>
    <w:r w:rsidR="007247A2">
      <w:rPr>
        <w:rFonts w:ascii="Arial" w:hAnsi="Arial" w:cs="Arial"/>
      </w:rPr>
      <w:t>15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016F2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B7E55"/>
    <w:rsid w:val="006D396B"/>
    <w:rsid w:val="007247A2"/>
    <w:rsid w:val="00742948"/>
    <w:rsid w:val="00753A24"/>
    <w:rsid w:val="00762F0D"/>
    <w:rsid w:val="008072B5"/>
    <w:rsid w:val="008145B5"/>
    <w:rsid w:val="0081659F"/>
    <w:rsid w:val="008357EF"/>
    <w:rsid w:val="00854554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17DD"/>
    <w:rsid w:val="009732C9"/>
    <w:rsid w:val="0097467C"/>
    <w:rsid w:val="00987903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C7691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41A16A9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8790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8790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87903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87903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87903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27. rujna 2024.</izvorni_sadrzaj>
    <derivirana_varijabla naziv="DomainObject.StvarniPocetakDatum_1">27. rujna 2024.</derivirana_varijabla>
  </DomainObject.StvarniPocetakDatum>
  <DomainObject.StvarniZavrsetakDatum>
    <izvorni_sadrzaj>27. rujna 2024.</izvorni_sadrzaj>
    <derivirana_varijabla naziv="DomainObject.StvarniZavrsetakDatum_1">27. rujna 2024.</derivirana_varijabla>
  </DomainObject.StvarniZavrsetakDatum>
  <DomainObject.PlaniraniZavrsetakDatum>
    <izvorni_sadrzaj>27. rujna 2024.</izvorni_sadrzaj>
    <derivirana_varijabla naziv="DomainObject.PlaniraniZavrsetakDatum_1">27. rujna 2024.</derivirana_varijabla>
  </DomainObject.PlaniraniZavrsetakDatum>
  <DomainObject.PlaniraniPocetakDatum>
    <izvorni_sadrzaj>27. rujna 2024.</izvorni_sadrzaj>
    <derivirana_varijabla naziv="DomainObject.PlaniraniPocetakDatum_1">27. rujna 2024.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rujna 2024.</izvorni_sadrzaj>
    <derivirana_varijabla naziv="DomainObject.Zapisnik.DatumKreiranja_1">27. rujna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St-248/2024-15</izvorni_sadrzaj>
    <derivirana_varijabla naziv="DomainObject.Zapisnik.Oznaka_1">St-248/2024-15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2024.</izvorni_sadrzaj>
    <derivirana_varijabla naziv="DomainObject.Predmet.DatumOsnivanja_1">10. srpnja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St-248/2024</izvorni_sadrzaj>
    <derivirana_varijabla naziv="DomainObject.Predmet.OznakaBroj_1">St-248/2024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 ISTRA d.o.o., Pazin zastupanog po punomoćniku Predrag Đorđević; Marijana Marijan Koruga</izvorni_sadrzaj>
    <derivirana_varijabla naziv="DomainObject.Predmet.ProtustrankaFormated_1">  TV ISTRA d.o.o., Pazin zastupanog po punomoćniku Predrag Đorđević; Marijana Marijan Koruga</derivirana_varijabla>
  </DomainObject.Predmet.ProtustrankaFormated>
  <DomainObject.Predmet.ProtustrankaFormatedOIB>
    <izvorni_sadrzaj>  TV ISTRA d.o.o., Pazin, OIB 14731276098 zastupanog po punomoćniku Predrag Đorđević; Marijana Marijan Koruga</izvorni_sadrzaj>
    <derivirana_varijabla naziv="DomainObject.Predmet.ProtustrankaFormatedOIB_1">  TV ISTRA d.o.o., Pazin, OIB 14731276098 zastupanog po punomoćniku Predrag Đorđević; Marijana Marijan Koruga</derivirana_varijabla>
  </DomainObject.Predmet.ProtustrankaFormatedOIB>
  <DomainObject.Predmet.ProtustrankaFormatedWithAdress>
    <izvorni_sadrzaj> TV ISTRA d.o.o., Pazin, Trg Pod lipom 1, 52000 Pazin zastupanog po punomoćniku Predrag Đorđević; Marijana Marijan Koruga</izvorni_sadrzaj>
    <derivirana_varijabla naziv="DomainObject.Predmet.ProtustrankaFormatedWithAdress_1"> TV ISTRA d.o.o., Pazin, Trg Pod lipom 1, 52000 Pazin zastupanog po punomoćniku Predrag Đorđević; Marijana Marijan Koruga</derivirana_varijabla>
  </DomainObject.Predmet.ProtustrankaFormatedWithAdress>
  <DomainObject.Predmet.ProtustrankaFormatedWithAdressOIB>
    <izvorni_sadrzaj> TV ISTRA d.o.o., Pazin, OIB 14731276098, Trg Pod lipom 1, 52000 Pazin zastupanog po punomoćniku Predrag Đorđević; Marijana Marijan Koruga</izvorni_sadrzaj>
    <derivirana_varijabla naziv="DomainObject.Predmet.ProtustrankaFormatedWithAdressOIB_1"> TV ISTRA d.o.o., Pazin, OIB 14731276098, Trg Pod lipom 1, 52000 Pazin zastupanog po punomoćniku Predrag Đorđević; Marijana Marijan Koruga</derivirana_varijabla>
  </DomainObject.Predmet.ProtustrankaFormatedWithAdressOIB>
  <DomainObject.Predmet.ProtustrankaWithAdress>
    <izvorni_sadrzaj>TV ISTRA d.o.o., Pazin Trg Pod lipom 1, 52000 Pazin</izvorni_sadrzaj>
    <derivirana_varijabla naziv="DomainObject.Predmet.ProtustrankaWithAdress_1">TV ISTRA d.o.o., Pazin Trg Pod lipom 1, 52000 Pazin</derivirana_varijabla>
  </DomainObject.Predmet.ProtustrankaWithAdress>
  <DomainObject.Predmet.ProtustrankaWithAdressOIB>
    <izvorni_sadrzaj>TV ISTRA d.o.o., Pazin, OIB 14731276098, Trg Pod lipom 1, 52000 Pazin</izvorni_sadrzaj>
    <derivirana_varijabla naziv="DomainObject.Predmet.ProtustrankaWithAdressOIB_1">TV ISTRA d.o.o., Pazin, OIB 14731276098, Trg Pod lipom 1, 52000 Pazin</derivirana_varijabla>
  </DomainObject.Predmet.ProtustrankaWithAdressOIB>
  <DomainObject.Predmet.ProtustrankaNazivFormated>
    <izvorni_sadrzaj>TV ISTRA d.o.o., Pazin</izvorni_sadrzaj>
    <derivirana_varijabla naziv="DomainObject.Predmet.ProtustrankaNazivFormated_1">TV ISTRA d.o.o., Pazin</derivirana_varijabla>
  </DomainObject.Predmet.ProtustrankaNazivFormated>
  <DomainObject.Predmet.ProtustrankaNazivFormatedOIB>
    <izvorni_sadrzaj>TV ISTRA d.o.o., Pazin, OIB 14731276098</izvorni_sadrzaj>
    <derivirana_varijabla naziv="DomainObject.Predmet.ProtustrankaNazivFormatedOIB_1">TV ISTRA d.o.o., Pazin, OIB 14731276098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tražbina (AORT)</izvorni_sadrzaj>
    <derivirana_varijabla naziv="DomainObject.Predmet.StrankaFormated_1">  Agencija za osiguranje radničkih tražbina (AORT)</derivirana_varijabla>
  </DomainObject.Predmet.StrankaFormated>
  <DomainObject.Predmet.StrankaFormatedOIB>
    <izvorni_sadrzaj>  Agencija za osiguranje radničkih tražbina (AORT), OIB 04323472109</izvorni_sadrzaj>
    <derivirana_varijabla naziv="DomainObject.Predmet.StrankaFormatedOIB_1">  Agencija za osiguranje radničkih tražbina (AORT), OIB 04323472109</derivirana_varijabla>
  </DomainObject.Predmet.StrankaFormatedOIB>
  <DomainObject.Predmet.StrankaFormatedWithAdress>
    <izvorni_sadrzaj> Agencija za osiguranje radničkih tražbina (AORT), Frankopanska 11, 10000 Zagreb</izvorni_sadrzaj>
    <derivirana_varijabla naziv="DomainObject.Predmet.StrankaFormatedWithAdress_1"> Agencija za osiguranje radničkih tražbina (AORT), Frankopanska 11, 10000 Zagreb</derivirana_varijabla>
  </DomainObject.Predmet.StrankaFormatedWithAdress>
  <DomainObject.Predmet.StrankaFormatedWithAdressOIB>
    <izvorni_sadrzaj> Agencija za osiguranje radničkih tražbina (AORT), OIB 04323472109, Frankopanska 11, 10000 Zagreb</izvorni_sadrzaj>
    <derivirana_varijabla naziv="DomainObject.Predmet.StrankaFormatedWithAdressOIB_1"> Agencija za osiguranje radničkih tražbina (AORT), OIB 04323472109, Frankopanska 11, 10000 Zagreb</derivirana_varijabla>
  </DomainObject.Predmet.StrankaFormatedWithAdressOIB>
  <DomainObject.Predmet.StrankaWithAdress>
    <izvorni_sadrzaj>Agencija za osiguranje radničkih tražbina (AORT) Frankopanska 11,10000 Zagreb</izvorni_sadrzaj>
    <derivirana_varijabla naziv="DomainObject.Predmet.StrankaWithAdress_1">Agencija za osiguranje radničkih tražbina (AORT) Frankopanska 11,10000 Zagreb</derivirana_varijabla>
  </DomainObject.Predmet.StrankaWithAdress>
  <DomainObject.Predmet.StrankaWithAdressOIB>
    <izvorni_sadrzaj>Agencija za osiguranje radničkih tražbina (AORT), OIB 04323472109, Frankopanska 11,10000 Zagreb</izvorni_sadrzaj>
    <derivirana_varijabla naziv="DomainObject.Predmet.StrankaWithAdressOIB_1">Agencija za osiguranje radničkih tražbina (AORT), OIB 04323472109, Frankopanska 11,10000 Zagreb</derivirana_varijabla>
  </DomainObject.Predmet.StrankaWithAdressOIB>
  <DomainObject.Predmet.StrankaNazivFormated>
    <izvorni_sadrzaj>Agencija za osiguranje radničkih tražbina (AORT)</izvorni_sadrzaj>
    <derivirana_varijabla naziv="DomainObject.Predmet.StrankaNazivFormated_1">Agencija za osiguranje radničkih tražbina (AORT)</derivirana_varijabla>
  </DomainObject.Predmet.StrankaNazivFormated>
  <DomainObject.Predmet.StrankaNazivFormatedOIB>
    <izvorni_sadrzaj>Agencija za osiguranje radničkih tražbina (AORT), OIB 04323472109</izvorni_sadrzaj>
    <derivirana_varijabla naziv="DomainObject.Predmet.StrankaNazivFormatedOIB_1">Agencija za osiguranje radničkih tražbina (AORT), OIB 04323472109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8158.38</izvorni_sadrzaj>
    <derivirana_varijabla naziv="DomainObject.Predmet.TrenutnaVrijednost_1">8158.38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Agencija za osiguranje radničkih tražbina (AORT)</item>
    </izvorni_sadrzaj>
    <derivirana_varijabla naziv="DomainObject.Predmet.StrankaListFormated_1">
      <item>Agencija za osiguranje radničkih tražbina (AORT)</item>
    </derivirana_varijabla>
  </DomainObject.Predmet.StrankaListFormated>
  <DomainObject.Predmet.StrankaListFormatedOIB>
    <izvorni_sadrzaj>
      <item>Agencija za osiguranje radničkih tražbina (AORT), OIB 04323472109</item>
    </izvorni_sadrzaj>
    <derivirana_varijabla naziv="DomainObject.Predmet.StrankaListFormatedOIB_1">
      <item>Agencija za osiguranje radničkih tražbina (AORT), OIB 04323472109</item>
    </derivirana_varijabla>
  </DomainObject.Predmet.StrankaListFormatedOIB>
  <DomainObject.Predmet.StrankaListFormatedWithAdress>
    <izvorni_sadrzaj>
      <item>Agencija za osiguranje radničkih tražbina (AORT), Frankopanska 11, 10000 Zagreb</item>
    </izvorni_sadrzaj>
    <derivirana_varijabla naziv="DomainObject.Predmet.StrankaListFormatedWithAdress_1">
      <item>Agencija za osiguranje radničkih tražbina (AORT), Frankopanska 11, 10000 Zagreb</item>
    </derivirana_varijabla>
  </DomainObject.Predmet.StrankaListFormatedWithAdress>
  <DomainObject.Predmet.StrankaListFormatedWithAdressOIB>
    <izvorni_sadrzaj>
      <item>Agencija za osiguranje radničkih tražbina (AORT), OIB 04323472109, Frankopanska 11, 10000 Zagreb</item>
    </izvorni_sadrzaj>
    <derivirana_varijabla naziv="DomainObject.Predmet.StrankaListFormatedWithAdressOIB_1">
      <item>Agencija za osiguranje radničkih tražbina (AORT), OIB 04323472109, Frankopanska 11, 10000 Zagreb</item>
    </derivirana_varijabla>
  </DomainObject.Predmet.StrankaListFormatedWithAdressOIB>
  <DomainObject.Predmet.StrankaListNazivFormated>
    <izvorni_sadrzaj>
      <item>Agencija za osiguranje radničkih tražbina (AORT)</item>
    </izvorni_sadrzaj>
    <derivirana_varijabla naziv="DomainObject.Predmet.StrankaListNazivFormated_1">
      <item>Agencija za osiguranje radničkih tražbina (AORT)</item>
    </derivirana_varijabla>
  </DomainObject.Predmet.StrankaListNazivFormated>
  <DomainObject.Predmet.StrankaListNazivFormatedOIB>
    <izvorni_sadrzaj>
      <item>Agencija za osiguranje radničkih tražbina (AORT), OIB 04323472109</item>
    </izvorni_sadrzaj>
    <derivirana_varijabla naziv="DomainObject.Predmet.StrankaListNazivFormatedOIB_1">
      <item>Agencija za osiguranje radničkih tražbina (AORT), OIB 04323472109</item>
    </derivirana_varijabla>
  </DomainObject.Predmet.StrankaListNazivFormatedOIB>
  <DomainObject.Predmet.ProtuStrankaListFormated>
    <izvorni_sadrzaj>
      <item>TV ISTRA d.o.o., Pazin zastupanog po punomoćniku Predrag Đorđević; Marijana Marijan Koruga</item>
    </izvorni_sadrzaj>
    <derivirana_varijabla naziv="DomainObject.Predmet.ProtuStrankaListFormated_1">
      <item>TV ISTRA d.o.o., Pazin zastupanog po punomoćniku Predrag Đorđević; Marijana Marijan Koruga</item>
    </derivirana_varijabla>
  </DomainObject.Predmet.ProtuStrankaListFormated>
  <DomainObject.Predmet.ProtuStrankaListFormatedOIB>
    <izvorni_sadrzaj>
      <item>TV ISTRA d.o.o., Pazin, OIB 14731276098 zastupanog po punomoćniku Predrag Đorđević; Marijana Marijan Koruga</item>
    </izvorni_sadrzaj>
    <derivirana_varijabla naziv="DomainObject.Predmet.ProtuStrankaListFormatedOIB_1">
      <item>TV ISTRA d.o.o., Pazin, OIB 14731276098 zastupanog po punomoćniku Predrag Đorđević; Marijana Marijan Koruga</item>
    </derivirana_varijabla>
  </DomainObject.Predmet.ProtuStrankaListFormatedOIB>
  <DomainObject.Predmet.ProtuStrankaListFormatedWithAdress>
    <izvorni_sadrzaj>
      <item>TV ISTRA d.o.o., Pazin, Trg Pod lipom 1, 52000 Pazin zastupanog po punomoćniku Predrag Đorđević; Marijana Marijan Koruga</item>
    </izvorni_sadrzaj>
    <derivirana_varijabla naziv="DomainObject.Predmet.ProtuStrankaListFormatedWithAdress_1">
      <item>TV ISTRA d.o.o., Pazin, Trg Pod lipom 1, 52000 Pazin zastupanog po punomoćniku Predrag Đorđević; Marijana Marijan Koruga</item>
    </derivirana_varijabla>
  </DomainObject.Predmet.ProtuStrankaListFormatedWithAdress>
  <DomainObject.Predmet.ProtuStrankaListFormatedWithAdressOIB>
    <izvorni_sadrzaj>
      <item>TV ISTRA d.o.o., Pazin, OIB 14731276098, Trg Pod lipom 1, 52000 Pazin zastupanog po punomoćniku Predrag Đorđević; Marijana Marijan Koruga</item>
    </izvorni_sadrzaj>
    <derivirana_varijabla naziv="DomainObject.Predmet.ProtuStrankaListFormatedWithAdressOIB_1">
      <item>TV ISTRA d.o.o., Pazin, OIB 14731276098, Trg Pod lipom 1, 52000 Pazin zastupanog po punomoćniku Predrag Đorđević; Marijana Marijan Koruga</item>
    </derivirana_varijabla>
  </DomainObject.Predmet.ProtuStrankaListFormatedWithAdressOIB>
  <DomainObject.Predmet.ProtuStrankaListNazivFormated>
    <izvorni_sadrzaj>
      <item>TV ISTRA d.o.o., Pazin</item>
    </izvorni_sadrzaj>
    <derivirana_varijabla naziv="DomainObject.Predmet.ProtuStrankaListNazivFormated_1">
      <item>TV ISTRA d.o.o., Pazin</item>
    </derivirana_varijabla>
  </DomainObject.Predmet.ProtuStrankaListNazivFormated>
  <DomainObject.Predmet.ProtuStrankaListNazivFormatedOIB>
    <izvorni_sadrzaj>
      <item>TV ISTRA d.o.o., Pazin, OIB 14731276098</item>
    </izvorni_sadrzaj>
    <derivirana_varijabla naziv="DomainObject.Predmet.ProtuStrankaListNazivFormatedOIB_1">
      <item>TV ISTRA d.o.o., Pazin, OIB 14731276098</item>
    </derivirana_varijabla>
  </DomainObject.Predmet.ProtuStrankaListNazivFormatedOIB>
  <DomainObject.Predmet.OstaliListFormated>
    <izvorni_sadrzaj>
      <item>Predrag Đorđević punomoćnik sudionika u postupku TV ISTRA d.o.o., Pazin</item>
      <item>Marijana Marijan Koruga punomoćnik sudionika u postupku TV ISTRA d.o.o., Pazin</item>
    </izvorni_sadrzaj>
    <derivirana_varijabla naziv="DomainObject.Predmet.OstaliListFormated_1">
      <item>Predrag Đorđević punomoćnik sudionika u postupku TV ISTRA d.o.o., Pazin</item>
      <item>Marijana Marijan Koruga punomoćnik sudionika u postupku TV ISTRA d.o.o., Pazin</item>
    </derivirana_varijabla>
  </DomainObject.Predmet.OstaliListFormated>
  <DomainObject.Predmet.OstaliListFormatedOIB>
    <izvorni_sadrzaj>
      <item>Predrag Đorđević, OIB 88667158246 punomoćnik sudionika u postupku TV ISTRA d.o.o., Pazin</item>
      <item>Marijana Marijan Koruga, OIB 93835124869 punomoćnik sudionika u postupku TV ISTRA d.o.o., Pazin</item>
    </izvorni_sadrzaj>
    <derivirana_varijabla naziv="DomainObject.Predmet.OstaliListFormatedOIB_1">
      <item>Predrag Đorđević, OIB 88667158246 punomoćnik sudionika u postupku TV ISTRA d.o.o., Pazin</item>
      <item>Marijana Marijan Koruga, OIB 93835124869 punomoćnik sudionika u postupku TV ISTRA d.o.o., Pazin</item>
    </derivirana_varijabla>
  </DomainObject.Predmet.OstaliListFormatedOIB>
  <DomainObject.Predmet.OstaliListFormatedWithAdress>
    <izvorni_sadrzaj>
      <item>Predrag Đorđević, Gornje Prekrižje 40 B, 10000 Zagreb punomoćnik sudionika u postupku TV ISTRA d.o.o., Pazin</item>
      <item>Marijana Marijan Koruga, ILICA 129, 10000 Zagreb punomoćnik sudionika u postupku TV ISTRA d.o.o., Pazin</item>
    </izvorni_sadrzaj>
    <derivirana_varijabla naziv="DomainObject.Predmet.OstaliListFormatedWithAdress_1">
      <item>Predrag Đorđević, Gornje Prekrižje 40 B, 10000 Zagreb punomoćnik sudionika u postupku TV ISTRA d.o.o., Pazin</item>
      <item>Marijana Marijan Koruga, ILICA 129, 10000 Zagreb punomoćnik sudionika u postupku TV ISTRA d.o.o., Pazin</item>
    </derivirana_varijabla>
  </DomainObject.Predmet.OstaliListFormatedWithAdress>
  <DomainObject.Predmet.OstaliListFormatedWithAdressOIB>
    <izvorni_sadrzaj>
      <item>Predrag Đorđević, OIB 88667158246, Gornje Prekrižje 40 B, 10000 Zagreb punomoćnik sudionika u postupku TV ISTRA d.o.o., Pazin</item>
      <item>Marijana Marijan Koruga, OIB 93835124869, ILICA 129, 10000 Zagreb punomoćnik sudionika u postupku TV ISTRA d.o.o., Pazin</item>
    </izvorni_sadrzaj>
    <derivirana_varijabla naziv="DomainObject.Predmet.OstaliListFormatedWithAdressOIB_1">
      <item>Predrag Đorđević, OIB 88667158246, Gornje Prekrižje 40 B, 10000 Zagreb punomoćnik sudionika u postupku TV ISTRA d.o.o., Pazin</item>
      <item>Marijana Marijan Koruga, OIB 93835124869, ILICA 129, 10000 Zagreb punomoćnik sudionika u postupku TV ISTRA d.o.o., Pazin</item>
    </derivirana_varijabla>
  </DomainObject.Predmet.OstaliListFormatedWithAdressOIB>
  <DomainObject.Predmet.OstaliListNazivFormated>
    <izvorni_sadrzaj>
      <item>Predrag Đorđević</item>
      <item>Marijana Marijan Koruga</item>
    </izvorni_sadrzaj>
    <derivirana_varijabla naziv="DomainObject.Predmet.OstaliListNazivFormated_1">
      <item>Predrag Đorđević</item>
      <item>Marijana Marijan Koruga</item>
    </derivirana_varijabla>
  </DomainObject.Predmet.OstaliListNazivFormated>
  <DomainObject.Predmet.OstaliListNazivFormatedOIB>
    <izvorni_sadrzaj>
      <item>Predrag Đorđević, OIB 88667158246</item>
      <item>Marijana Marijan Koruga, OIB 93835124869</item>
    </izvorni_sadrzaj>
    <derivirana_varijabla naziv="DomainObject.Predmet.OstaliListNazivFormatedOIB_1">
      <item>Predrag Đorđević, OIB 88667158246</item>
      <item>Marijana Marijan Koruga, OIB 93835124869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rujna 2024.</izvorni_sadrzaj>
    <derivirana_varijabla naziv="DomainObject.Datum_1">27. rujna 2024.</derivirana_varijabla>
  </DomainObject.Datum>
  <DomainObject.PoslovniBrojDokumenta>
    <izvorni_sadrzaj>St-248/2024-15</izvorni_sadrzaj>
    <derivirana_varijabla naziv="DomainObject.PoslovniBrojDokumenta_1">St-248/2024-15</derivirana_varijabla>
  </DomainObject.PoslovniBrojDokumenta>
  <DomainObject.Predmet.StrankaIDrugi>
    <izvorni_sadrzaj>Agencija za osiguranje radničkih tražbina (AORT)</izvorni_sadrzaj>
    <derivirana_varijabla naziv="DomainObject.Predmet.StrankaIDrugi_1">Agencija za osiguranje radničkih tražbina (AORT)</derivirana_varijabla>
  </DomainObject.Predmet.StrankaIDrugi>
  <DomainObject.Predmet.ProtustrankaIDrugi>
    <izvorni_sadrzaj>TV ISTRA d.o.o., Pazin</izvorni_sadrzaj>
    <derivirana_varijabla naziv="DomainObject.Predmet.ProtustrankaIDrugi_1">TV ISTRA d.o.o., Pazin</derivirana_varijabla>
  </DomainObject.Predmet.ProtustrankaIDrugi>
  <DomainObject.Predmet.StrankaIDrugiAdressOIB>
    <izvorni_sadrzaj>Agencija za osiguranje radničkih tražbina (AORT), OIB 04323472109, Frankopanska 11, 10000 Zagreb</izvorni_sadrzaj>
    <derivirana_varijabla naziv="DomainObject.Predmet.StrankaIDrugiAdressOIB_1">Agencija za osiguranje radničkih tražbina (AORT), OIB 04323472109, Frankopanska 11, 10000 Zagreb</derivirana_varijabla>
  </DomainObject.Predmet.StrankaIDrugiAdressOIB>
  <DomainObject.Predmet.ProtustrankaIDrugiAdressOIB>
    <izvorni_sadrzaj>TV ISTRA d.o.o., Pazin, OIB 14731276098, Trg Pod lipom 1, 52000 Pazin</izvorni_sadrzaj>
    <derivirana_varijabla naziv="DomainObject.Predmet.ProtustrankaIDrugiAdressOIB_1">TV ISTRA d.o.o., Pazin, OIB 14731276098, Trg Pod lipom 1,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Agencija za osiguranje radničkih tražbina (AORT)</item>
      <item>TV ISTRA d.o.o., Pazin</item>
      <item>Predrag Đorđević</item>
      <item>Marijana Marijan Koruga</item>
    </izvorni_sadrzaj>
    <derivirana_varijabla naziv="DomainObject.Predmet.SudioniciListNaziv_1">
      <item>Agencija za osiguranje radničkih tražbina (AORT)</item>
      <item>TV ISTRA d.o.o., Pazin</item>
      <item>Predrag Đorđević</item>
      <item>Marijana Marijan Koruga</item>
    </derivirana_varijabla>
  </DomainObject.Predmet.SudioniciListNaziv>
  <DomainObject.Predmet.SudioniciListAdressOIB>
    <izvorni_sadrzaj>
      <item>Agencija za osiguranje radničkih tražbina (AORT), OIB 04323472109, Frankopanska 11,10000 Zagreb</item>
      <item>TV ISTRA d.o.o., Pazin, OIB 14731276098, Trg Pod lipom 1,52000 Pazin</item>
      <item>Predrag Đorđević, OIB 88667158246, Gornje Prekrižje 40 B,10000 Zagreb</item>
      <item>Marijana Marijan Koruga, OIB 93835124869, ILICA 129,10000 Zagreb</item>
    </izvorni_sadrzaj>
    <derivirana_varijabla naziv="DomainObject.Predmet.SudioniciListAdressOIB_1">
      <item>Agencija za osiguranje radničkih tražbina (AORT), OIB 04323472109, Frankopanska 11,10000 Zagreb</item>
      <item>TV ISTRA d.o.o., Pazin, OIB 14731276098, Trg Pod lipom 1,52000 Pazin</item>
      <item>Predrag Đorđević, OIB 88667158246, Gornje Prekrižje 40 B,10000 Zagreb</item>
      <item>Marijana Marijan Koruga, OIB 93835124869,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04323472109</item>
      <item>, OIB 14731276098</item>
      <item>, OIB 88667158246</item>
      <item>, OIB 93835124869</item>
    </izvorni_sadrzaj>
    <derivirana_varijabla naziv="DomainObject.Predmet.SudioniciListNazivOIB_1">
      <item>, OIB 04323472109</item>
      <item>, OIB 14731276098</item>
      <item>, OIB 88667158246</item>
      <item>, OIB 93835124869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srpnja 2024.</izvorni_sadrzaj>
    <derivirana_varijabla naziv="DomainObject.Predmet.DatumPocetkaProcesa_1">10. srpnja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1AF027-6DD6-4716-B793-59FCA6327BB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215</properties:Words>
  <properties:Characters>1203</properties:Characters>
  <properties:Lines>50</properties:Lines>
  <properties:Paragraphs>24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1465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2024-09-27T06:21:00Z</dcterms:created>
  <dc:creator>epincin</dc:creator>
  <cp:lastModifiedBy>Sanja Prodan</cp:lastModifiedBy>
  <cp:lastPrinted>2015-12-17T09:17:00Z</cp:lastPrinted>
  <dcterms:modified xmlns:xsi="http://www.w3.org/2001/XMLSchema-instance" xsi:type="dcterms:W3CDTF">2024-09-27T08:35:00Z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St-248/2024-15 / Zapisnik - Ročište radi rasprave o uvjetima za otvaranje steč. post. (St-248-2024-15 tv istra.docx)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